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47" w:rsidRDefault="009E4C47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9E4C47" w:rsidRPr="00237778" w:rsidRDefault="009E4C47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9E4C47" w:rsidRPr="00237778" w:rsidRDefault="009E4C47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9E4C47" w:rsidRPr="004B444B" w:rsidRDefault="009E4C47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9E4C47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9E4C47" w:rsidRPr="004B444B" w:rsidRDefault="009E4C47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9E4C47" w:rsidRDefault="009E4C47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9E4C47" w:rsidRDefault="009E4C47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9E4C47" w:rsidRDefault="009E4C47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9E4C47" w:rsidRDefault="009E4C47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9E4C47" w:rsidRDefault="009E4C47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lang w:eastAsia="pl-PL"/>
        </w:rPr>
      </w:pPr>
      <w:r w:rsidRPr="00237778">
        <w:rPr>
          <w:lang w:eastAsia="pl-PL"/>
        </w:rPr>
        <w:t xml:space="preserve"> </w:t>
      </w:r>
      <w:bookmarkStart w:id="0" w:name="_Hlk535831023"/>
      <w:bookmarkStart w:id="1" w:name="_Hlk517264785"/>
      <w:r w:rsidRPr="0019207B">
        <w:rPr>
          <w:b/>
          <w:bCs/>
          <w:color w:val="auto"/>
          <w:lang w:eastAsia="pl-PL"/>
        </w:rPr>
        <w:t>„</w:t>
      </w:r>
      <w:bookmarkEnd w:id="0"/>
      <w:r w:rsidRPr="0019207B">
        <w:rPr>
          <w:b/>
          <w:color w:val="auto"/>
          <w:sz w:val="28"/>
          <w:szCs w:val="28"/>
          <w:lang w:eastAsia="pl-PL"/>
        </w:rPr>
        <w:t>Wykonani</w:t>
      </w:r>
      <w:r>
        <w:rPr>
          <w:b/>
          <w:color w:val="auto"/>
          <w:sz w:val="28"/>
          <w:szCs w:val="28"/>
          <w:lang w:eastAsia="pl-PL"/>
        </w:rPr>
        <w:t>e serwerowni w Urzędzie Gminy Święciechowa</w:t>
      </w:r>
      <w:r w:rsidRPr="0019207B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19207B">
        <w:rPr>
          <w:i/>
          <w:sz w:val="28"/>
          <w:szCs w:val="28"/>
          <w:lang w:eastAsia="pl-PL"/>
        </w:rPr>
        <w:t>,</w:t>
      </w:r>
      <w:r w:rsidRPr="00237778">
        <w:rPr>
          <w:i/>
          <w:lang w:eastAsia="pl-PL"/>
        </w:rPr>
        <w:t xml:space="preserve"> </w:t>
      </w:r>
    </w:p>
    <w:p w:rsidR="009E4C47" w:rsidRPr="00275863" w:rsidRDefault="009E4C47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9E4C47" w:rsidRPr="00237778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9E4C47" w:rsidRPr="00237778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9E4C47" w:rsidRPr="00237778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9E4C47" w:rsidRPr="00237778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9E4C47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9E4C47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9E4C47" w:rsidRPr="00237778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9E4C47" w:rsidRPr="00237778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E4C47" w:rsidRPr="00237778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9E4C47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9E4C47" w:rsidRPr="00237778" w:rsidRDefault="009E4C47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9E4C47" w:rsidRPr="008D42BC" w:rsidRDefault="009E4C47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E4C47" w:rsidRPr="008D42BC" w:rsidRDefault="009E4C47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9E4C47" w:rsidRPr="002E4FFE" w:rsidRDefault="009E4C47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9E4C47" w:rsidRPr="00237778" w:rsidRDefault="009E4C47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9E4C47" w:rsidRPr="00237778" w:rsidRDefault="009E4C47">
      <w:pPr>
        <w:suppressAutoHyphens w:val="0"/>
        <w:autoSpaceDE/>
        <w:spacing w:after="160" w:line="254" w:lineRule="auto"/>
        <w:rPr>
          <w:lang w:eastAsia="pl-PL"/>
        </w:rPr>
      </w:pPr>
    </w:p>
    <w:sectPr w:rsidR="009E4C47" w:rsidRPr="00237778" w:rsidSect="005F015E">
      <w:headerReference w:type="default" r:id="rId6"/>
      <w:footerReference w:type="default" r:id="rId7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C47" w:rsidRDefault="009E4C4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9E4C47" w:rsidRDefault="009E4C4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C47" w:rsidRDefault="009E4C47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42.5pt;height:60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C47" w:rsidRDefault="009E4C4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9E4C47" w:rsidRDefault="009E4C47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C47" w:rsidRPr="00237778" w:rsidRDefault="009E4C47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FS.271.5.2022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814B1"/>
    <w:rsid w:val="000837AD"/>
    <w:rsid w:val="000B4B39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75863"/>
    <w:rsid w:val="002E4FFE"/>
    <w:rsid w:val="003235FF"/>
    <w:rsid w:val="003804A4"/>
    <w:rsid w:val="003B7CB8"/>
    <w:rsid w:val="003E49F3"/>
    <w:rsid w:val="004068F5"/>
    <w:rsid w:val="00424EDE"/>
    <w:rsid w:val="00450389"/>
    <w:rsid w:val="004634D9"/>
    <w:rsid w:val="004907FB"/>
    <w:rsid w:val="004925E9"/>
    <w:rsid w:val="004B444B"/>
    <w:rsid w:val="004E32E9"/>
    <w:rsid w:val="005462DA"/>
    <w:rsid w:val="005842C5"/>
    <w:rsid w:val="005B3600"/>
    <w:rsid w:val="005D1B38"/>
    <w:rsid w:val="005F015E"/>
    <w:rsid w:val="005F2313"/>
    <w:rsid w:val="00616D96"/>
    <w:rsid w:val="00696AF6"/>
    <w:rsid w:val="006B5CAA"/>
    <w:rsid w:val="006C6443"/>
    <w:rsid w:val="00730FBB"/>
    <w:rsid w:val="00752018"/>
    <w:rsid w:val="00763E00"/>
    <w:rsid w:val="007C184A"/>
    <w:rsid w:val="007F057E"/>
    <w:rsid w:val="00817F8E"/>
    <w:rsid w:val="00820C2C"/>
    <w:rsid w:val="008304DC"/>
    <w:rsid w:val="008554A8"/>
    <w:rsid w:val="0086602B"/>
    <w:rsid w:val="008B6645"/>
    <w:rsid w:val="008D42BC"/>
    <w:rsid w:val="009156EB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1658C"/>
    <w:rsid w:val="00B348C6"/>
    <w:rsid w:val="00B36A81"/>
    <w:rsid w:val="00B672DE"/>
    <w:rsid w:val="00BA5965"/>
    <w:rsid w:val="00BE67AD"/>
    <w:rsid w:val="00C32C36"/>
    <w:rsid w:val="00C555CE"/>
    <w:rsid w:val="00C55DF0"/>
    <w:rsid w:val="00C72A5B"/>
    <w:rsid w:val="00CE2A93"/>
    <w:rsid w:val="00D01B6F"/>
    <w:rsid w:val="00D3527B"/>
    <w:rsid w:val="00DB5D99"/>
    <w:rsid w:val="00DC406B"/>
    <w:rsid w:val="00DC5AFB"/>
    <w:rsid w:val="00DD72A5"/>
    <w:rsid w:val="00DF3459"/>
    <w:rsid w:val="00E53D20"/>
    <w:rsid w:val="00E97E59"/>
    <w:rsid w:val="00EA4A1B"/>
    <w:rsid w:val="00EF6470"/>
    <w:rsid w:val="00F10FE1"/>
    <w:rsid w:val="00F12253"/>
    <w:rsid w:val="00F23142"/>
    <w:rsid w:val="00F37EC7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80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159</Words>
  <Characters>960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18</cp:revision>
  <dcterms:created xsi:type="dcterms:W3CDTF">2021-04-20T12:41:00Z</dcterms:created>
  <dcterms:modified xsi:type="dcterms:W3CDTF">2022-05-19T05:39:00Z</dcterms:modified>
</cp:coreProperties>
</file>